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FD31E" w14:textId="77777777" w:rsidR="0064063D" w:rsidRDefault="00BC04F8" w:rsidP="00E51F80">
      <w:pPr>
        <w:pStyle w:val="Heading1"/>
      </w:pPr>
      <w:bookmarkStart w:id="0" w:name="_GoBack"/>
      <w:bookmarkEnd w:id="0"/>
      <w:r>
        <w:t>Improve Your Productivity With These Essential Time Management Hacks</w:t>
      </w:r>
    </w:p>
    <w:p w14:paraId="4E231850" w14:textId="77777777" w:rsidR="00E51F80" w:rsidRDefault="00E51F80" w:rsidP="00E51F80"/>
    <w:p w14:paraId="33689CEA" w14:textId="77777777" w:rsidR="00E51F80" w:rsidRDefault="00BC04F8" w:rsidP="00E51F80">
      <w:r>
        <w:t xml:space="preserve">It seems that the one thing that technology can’t help us create is more time. </w:t>
      </w:r>
      <w:r w:rsidR="00383F8B">
        <w:t>There are only 24 hours in a day, so if you want to increase your productivity, you need to have a better sense regarding time management. When it comes to managing your time it is essential to understand that time management isn't about trying to squeeze as many tasks as possible into a day but instead finding a way to work smarter. If you're looking to improve your productivity here are some essential time management hacks to help you along the way.</w:t>
      </w:r>
    </w:p>
    <w:p w14:paraId="4F588D68" w14:textId="77777777" w:rsidR="00243EF8" w:rsidRDefault="00243EF8" w:rsidP="00E51F80"/>
    <w:p w14:paraId="1335A4CD" w14:textId="77777777" w:rsidR="00243EF8" w:rsidRDefault="00BC04F8" w:rsidP="00E51F80">
      <w:pPr>
        <w:rPr>
          <w:b/>
        </w:rPr>
      </w:pPr>
      <w:r>
        <w:rPr>
          <w:b/>
        </w:rPr>
        <w:t>Get Enough Sleep</w:t>
      </w:r>
    </w:p>
    <w:p w14:paraId="0C001408" w14:textId="77777777" w:rsidR="00243EF8" w:rsidRDefault="00BC04F8" w:rsidP="00E51F80">
      <w:r>
        <w:t>Often, our rest and sleep are sacrificed to gain more time in the day. Being well-rested, well-fed, and having a healthy body removes the distra</w:t>
      </w:r>
      <w:r>
        <w:t xml:space="preserve">ctions that will rob us of our time. When you can get enough sleep every night, your focus is sharper, your attention span is longer, and your quality of work is higher, which lends itself to an increase in productivity. </w:t>
      </w:r>
    </w:p>
    <w:p w14:paraId="7A0D3C49" w14:textId="77777777" w:rsidR="004D7B6F" w:rsidRDefault="004D7B6F" w:rsidP="00E51F80"/>
    <w:p w14:paraId="68CEC45D" w14:textId="77777777" w:rsidR="004D7B6F" w:rsidRDefault="00BC04F8" w:rsidP="00E51F80">
      <w:pPr>
        <w:rPr>
          <w:b/>
        </w:rPr>
      </w:pPr>
      <w:r>
        <w:rPr>
          <w:b/>
        </w:rPr>
        <w:t>Plan Ahead</w:t>
      </w:r>
    </w:p>
    <w:p w14:paraId="5F5009C3" w14:textId="77777777" w:rsidR="00215BD4" w:rsidRDefault="00BC04F8" w:rsidP="00E51F80">
      <w:r>
        <w:t xml:space="preserve">When you can take the </w:t>
      </w:r>
      <w:r>
        <w:t xml:space="preserve">time to outline the events of the coming day, you provide your mind with the time to work through the tasks while you are sleeping. </w:t>
      </w:r>
      <w:r w:rsidR="00394955">
        <w:t xml:space="preserve">This allows you to start your day with many of the subtle details already worked out. Before you go to bed each night, take a few minutes to evaluate what you achieved. Spend a few minutes clearing your workspace, and create a list of the tasks that you need to complete the following day. </w:t>
      </w:r>
    </w:p>
    <w:p w14:paraId="1C935FD9" w14:textId="77777777" w:rsidR="00394955" w:rsidRDefault="00394955" w:rsidP="00E51F80"/>
    <w:p w14:paraId="5CD0D1C9" w14:textId="77777777" w:rsidR="00394955" w:rsidRDefault="00BC04F8" w:rsidP="00E51F80">
      <w:pPr>
        <w:rPr>
          <w:b/>
        </w:rPr>
      </w:pPr>
      <w:r>
        <w:rPr>
          <w:b/>
        </w:rPr>
        <w:t>Create Work Bundles</w:t>
      </w:r>
    </w:p>
    <w:p w14:paraId="520CF093" w14:textId="77777777" w:rsidR="00394955" w:rsidRDefault="00BC04F8" w:rsidP="00E51F80">
      <w:r>
        <w:t xml:space="preserve">Various tasks that you have to perform require different skills and </w:t>
      </w:r>
      <w:r>
        <w:t>different ways of executing them. To save yourself time with re-orienting yourself between jobs, create work bundles. Grouping similar tasks together that require related skill sets will allow you to more easily flow from one segment or tasks to the next w</w:t>
      </w:r>
      <w:r>
        <w:t>ithout a break.</w:t>
      </w:r>
    </w:p>
    <w:p w14:paraId="55760819" w14:textId="77777777" w:rsidR="008B70B7" w:rsidRDefault="008B70B7" w:rsidP="00E51F80"/>
    <w:p w14:paraId="2C2198F9" w14:textId="77777777" w:rsidR="008B70B7" w:rsidRDefault="00BC04F8" w:rsidP="00E51F80">
      <w:pPr>
        <w:rPr>
          <w:b/>
        </w:rPr>
      </w:pPr>
      <w:r>
        <w:rPr>
          <w:b/>
        </w:rPr>
        <w:t>Create Routines</w:t>
      </w:r>
    </w:p>
    <w:p w14:paraId="1FF665E5" w14:textId="77777777" w:rsidR="008B70B7" w:rsidRDefault="00BC04F8" w:rsidP="00E51F80">
      <w:r>
        <w:t xml:space="preserve">There are some tasks that you work on that require little to no thought. You can create a routine for these kinds of functions that will allow you to accomplish them without becoming distracted from the real tasks at hand. </w:t>
      </w:r>
      <w:r w:rsidR="004161E6">
        <w:lastRenderedPageBreak/>
        <w:t>Establishing routines is similar to your overall planning and execution, but with the sole intention of automation.</w:t>
      </w:r>
    </w:p>
    <w:p w14:paraId="4AAFC913" w14:textId="77777777" w:rsidR="004161E6" w:rsidRDefault="004161E6" w:rsidP="00E51F80"/>
    <w:p w14:paraId="54C1B14C" w14:textId="77777777" w:rsidR="004161E6" w:rsidRDefault="00BC04F8" w:rsidP="00E51F80">
      <w:pPr>
        <w:rPr>
          <w:b/>
        </w:rPr>
      </w:pPr>
      <w:r>
        <w:rPr>
          <w:b/>
        </w:rPr>
        <w:t>Work on the Hard Tasks First</w:t>
      </w:r>
    </w:p>
    <w:p w14:paraId="25BB90D2" w14:textId="77777777" w:rsidR="00F4142E" w:rsidRDefault="00BC04F8" w:rsidP="00E51F80">
      <w:r>
        <w:t xml:space="preserve">We tend to tackle the easy tasks on our lists first because they don't take much time to complete, which will </w:t>
      </w:r>
      <w:r>
        <w:t xml:space="preserve">leave you with more time to work on more involved things. However, to increase your productivity, you should tackle the more difficult tasks first with your fresh energy, which will make the lighter tasks </w:t>
      </w:r>
      <w:r w:rsidR="004731A0">
        <w:t xml:space="preserve">flow quickly. </w:t>
      </w:r>
    </w:p>
    <w:p w14:paraId="27AF8475" w14:textId="77777777" w:rsidR="004731A0" w:rsidRDefault="004731A0" w:rsidP="00E51F80"/>
    <w:p w14:paraId="137950E0" w14:textId="77777777" w:rsidR="004731A0" w:rsidRPr="00F4142E" w:rsidRDefault="00BC04F8" w:rsidP="00E51F80">
      <w:r>
        <w:t>When it comes to time management, t</w:t>
      </w:r>
      <w:r>
        <w:t>here is always time for improvement. Try to take into account the above tips, and you will find yourself getting more done in less time.</w:t>
      </w:r>
    </w:p>
    <w:p w14:paraId="30206915" w14:textId="77777777" w:rsidR="00346974" w:rsidRPr="00346974" w:rsidRDefault="00346974" w:rsidP="00E51F80"/>
    <w:p w14:paraId="666C1DF2" w14:textId="77777777" w:rsidR="004C4895" w:rsidRDefault="004C4895"/>
    <w:sectPr w:rsidR="004C4895"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895"/>
    <w:rsid w:val="00215BD4"/>
    <w:rsid w:val="00243EF8"/>
    <w:rsid w:val="00346974"/>
    <w:rsid w:val="00383F8B"/>
    <w:rsid w:val="00394955"/>
    <w:rsid w:val="004161E6"/>
    <w:rsid w:val="004731A0"/>
    <w:rsid w:val="004C4895"/>
    <w:rsid w:val="004D7B6F"/>
    <w:rsid w:val="00544B18"/>
    <w:rsid w:val="0064063D"/>
    <w:rsid w:val="00660AAD"/>
    <w:rsid w:val="00717353"/>
    <w:rsid w:val="0080288C"/>
    <w:rsid w:val="008170DF"/>
    <w:rsid w:val="008B70B7"/>
    <w:rsid w:val="00915CF1"/>
    <w:rsid w:val="009802CE"/>
    <w:rsid w:val="00BC04F8"/>
    <w:rsid w:val="00E51F80"/>
    <w:rsid w:val="00ED7616"/>
    <w:rsid w:val="00F41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43CA9B"/>
  <w14:defaultImageDpi w14:val="32767"/>
  <w15:chartTrackingRefBased/>
  <w15:docId w15:val="{836583A7-0291-A44F-A809-0ABB50E8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2</TotalTime>
  <Pages>2</Pages>
  <Words>470</Words>
  <Characters>2216</Characters>
  <Application>Microsoft Office Word</Application>
  <DocSecurity>0</DocSecurity>
  <Lines>53</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2019-04-18T22:25:00Z</dcterms:created>
  <dcterms:modified xsi:type="dcterms:W3CDTF">2019-04-18T22:25:00Z</dcterms:modified>
  <cp:category/>
</cp:coreProperties>
</file>